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4D65F" w14:textId="77777777" w:rsidR="00926862" w:rsidRDefault="00926862" w:rsidP="009268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TOGULL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DD0B960" w14:textId="77777777" w:rsidR="00926862" w:rsidRDefault="00926862" w:rsidP="009268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6480EC" w14:textId="77777777" w:rsidR="00926862" w:rsidRDefault="00926862" w:rsidP="009268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B2D10C" w14:textId="77777777" w:rsidR="00926862" w:rsidRDefault="00926862" w:rsidP="009268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Hungerford,</w:t>
      </w:r>
    </w:p>
    <w:p w14:paraId="3C0AA82E" w14:textId="77777777" w:rsidR="00926862" w:rsidRDefault="00926862" w:rsidP="009268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lands of Margery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FE2B8FC" w14:textId="77777777" w:rsidR="00926862" w:rsidRDefault="00926862" w:rsidP="00926862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7DF984E" w14:textId="77777777" w:rsidR="00926862" w:rsidRDefault="00926862" w:rsidP="00926862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p.3)</w:t>
      </w:r>
    </w:p>
    <w:p w14:paraId="17E2AC73" w14:textId="77777777" w:rsidR="00926862" w:rsidRDefault="00926862" w:rsidP="0092686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DFE6F86" w14:textId="77777777" w:rsidR="00926862" w:rsidRDefault="00926862" w:rsidP="0092686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50946EA" w14:textId="77777777" w:rsidR="00926862" w:rsidRDefault="00926862" w:rsidP="0092686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June 2021</w:t>
      </w:r>
    </w:p>
    <w:p w14:paraId="5B13CED8" w14:textId="5FF253C0" w:rsidR="00BA00AB" w:rsidRPr="0092686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268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07183" w14:textId="77777777" w:rsidR="00926862" w:rsidRDefault="00926862" w:rsidP="009139A6">
      <w:r>
        <w:separator/>
      </w:r>
    </w:p>
  </w:endnote>
  <w:endnote w:type="continuationSeparator" w:id="0">
    <w:p w14:paraId="766B5E8E" w14:textId="77777777" w:rsidR="00926862" w:rsidRDefault="009268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B4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25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CB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31953" w14:textId="77777777" w:rsidR="00926862" w:rsidRDefault="00926862" w:rsidP="009139A6">
      <w:r>
        <w:separator/>
      </w:r>
    </w:p>
  </w:footnote>
  <w:footnote w:type="continuationSeparator" w:id="0">
    <w:p w14:paraId="799AE9D3" w14:textId="77777777" w:rsidR="00926862" w:rsidRDefault="009268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937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202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6AA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862"/>
    <w:rsid w:val="000666E0"/>
    <w:rsid w:val="002510B7"/>
    <w:rsid w:val="005C130B"/>
    <w:rsid w:val="00826F5C"/>
    <w:rsid w:val="009139A6"/>
    <w:rsid w:val="00926862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9B191"/>
  <w15:chartTrackingRefBased/>
  <w15:docId w15:val="{C01A2F9B-7CA0-47B4-B769-3616F0901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2021-06-04T18:33:00Z</dcterms:created>
  <dcterms:modified xsi:type="dcterms:W3CDTF">2021-06-04T18:34:00Z</dcterms:modified>
</cp:coreProperties>
</file>